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5975A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ANDREWES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BBC42C5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Worcestershire.</w:t>
      </w:r>
    </w:p>
    <w:p w14:paraId="505A48C5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6992A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EB3CE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Upton upon </w:t>
      </w:r>
    </w:p>
    <w:p w14:paraId="3254AD9E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Severn into lands of Margaret Berkeley(q.v.).</w:t>
      </w:r>
    </w:p>
    <w:p w14:paraId="759560AF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19-46)</w:t>
      </w:r>
    </w:p>
    <w:p w14:paraId="7EAB150D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3A11E" w14:textId="77777777" w:rsidR="005071BB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8A616" w14:textId="77777777" w:rsidR="005071BB" w:rsidRPr="00C947B7" w:rsidRDefault="005071BB" w:rsidP="005071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7CDDC549" w14:textId="3EE85795" w:rsidR="00BA00AB" w:rsidRPr="005071B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07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B4AF0" w14:textId="77777777" w:rsidR="005071BB" w:rsidRDefault="005071BB" w:rsidP="009139A6">
      <w:r>
        <w:separator/>
      </w:r>
    </w:p>
  </w:endnote>
  <w:endnote w:type="continuationSeparator" w:id="0">
    <w:p w14:paraId="5470393E" w14:textId="77777777" w:rsidR="005071BB" w:rsidRDefault="005071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19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50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A54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7B6D" w14:textId="77777777" w:rsidR="005071BB" w:rsidRDefault="005071BB" w:rsidP="009139A6">
      <w:r>
        <w:separator/>
      </w:r>
    </w:p>
  </w:footnote>
  <w:footnote w:type="continuationSeparator" w:id="0">
    <w:p w14:paraId="61851D2E" w14:textId="77777777" w:rsidR="005071BB" w:rsidRDefault="005071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B7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BB2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388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1BB"/>
    <w:rsid w:val="000666E0"/>
    <w:rsid w:val="002510B7"/>
    <w:rsid w:val="005071B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EE4FC"/>
  <w15:chartTrackingRefBased/>
  <w15:docId w15:val="{FEFCD2DB-9EB8-4070-B333-DE21D3E1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71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2022-03-04T16:13:00Z</dcterms:created>
  <dcterms:modified xsi:type="dcterms:W3CDTF">2022-03-04T16:14:00Z</dcterms:modified>
</cp:coreProperties>
</file>